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80918" w14:textId="77777777" w:rsidR="00D07313" w:rsidRDefault="00D07313" w:rsidP="00D0731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Henry CLEE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5961DBAC" w14:textId="77777777" w:rsidR="00D07313" w:rsidRDefault="00D07313" w:rsidP="00D0731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A353C5D" w14:textId="77777777" w:rsidR="00D07313" w:rsidRDefault="00D07313" w:rsidP="00D0731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7597E53" w14:textId="77777777" w:rsidR="00D07313" w:rsidRDefault="00D07313" w:rsidP="00D07313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18 Apr.1407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 xml:space="preserve">He was granted letters of protection as he was going to serve in </w:t>
      </w:r>
      <w:proofErr w:type="gramStart"/>
      <w:r>
        <w:rPr>
          <w:rFonts w:cs="Times New Roman"/>
          <w:szCs w:val="24"/>
        </w:rPr>
        <w:t>Wales</w:t>
      </w:r>
      <w:proofErr w:type="gramEnd"/>
    </w:p>
    <w:p w14:paraId="0F4FF505" w14:textId="77777777" w:rsidR="00D07313" w:rsidRDefault="00D07313" w:rsidP="00D07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under the command of Henry V(q.v.).</w:t>
      </w:r>
    </w:p>
    <w:p w14:paraId="09778382" w14:textId="77777777" w:rsidR="00D07313" w:rsidRDefault="00D07313" w:rsidP="00D0731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C.P.R. 1405-8 p.315,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8FCB8AA" w14:textId="77777777" w:rsidR="00D07313" w:rsidRDefault="00D07313" w:rsidP="00D0731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22453291" w14:textId="77777777" w:rsidR="00D07313" w:rsidRDefault="00D07313" w:rsidP="00D0731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3B1B23A" w14:textId="77777777" w:rsidR="00D07313" w:rsidRDefault="00D07313" w:rsidP="00D0731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30F34D5" w14:textId="77777777" w:rsidR="00D07313" w:rsidRDefault="00D07313" w:rsidP="00D0731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22 January 2023</w:t>
      </w:r>
    </w:p>
    <w:p w14:paraId="394157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5F853" w14:textId="77777777" w:rsidR="00D07313" w:rsidRDefault="00D07313" w:rsidP="009139A6">
      <w:r>
        <w:separator/>
      </w:r>
    </w:p>
  </w:endnote>
  <w:endnote w:type="continuationSeparator" w:id="0">
    <w:p w14:paraId="02A79A4B" w14:textId="77777777" w:rsidR="00D07313" w:rsidRDefault="00D073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E68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C3DF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797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D062C" w14:textId="77777777" w:rsidR="00D07313" w:rsidRDefault="00D07313" w:rsidP="009139A6">
      <w:r>
        <w:separator/>
      </w:r>
    </w:p>
  </w:footnote>
  <w:footnote w:type="continuationSeparator" w:id="0">
    <w:p w14:paraId="569E5892" w14:textId="77777777" w:rsidR="00D07313" w:rsidRDefault="00D073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6DC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BF5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932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31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731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9257E"/>
  <w15:chartTrackingRefBased/>
  <w15:docId w15:val="{6753B01A-3601-476A-A3DD-9E244F533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2023-01-26T21:30:00Z</dcterms:created>
  <dcterms:modified xsi:type="dcterms:W3CDTF">2023-01-26T21:30:00Z</dcterms:modified>
</cp:coreProperties>
</file>